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8AC3" w14:textId="77777777" w:rsidR="00900FC4" w:rsidRDefault="00900FC4" w:rsidP="0090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PHIPPES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0612D2F" w14:textId="77777777" w:rsidR="00900FC4" w:rsidRDefault="00900FC4" w:rsidP="0090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0B0F55D2" w14:textId="77777777" w:rsidR="00900FC4" w:rsidRDefault="00900FC4" w:rsidP="00900FC4">
      <w:pPr>
        <w:pStyle w:val="NoSpacing"/>
        <w:rPr>
          <w:rFonts w:cs="Times New Roman"/>
          <w:szCs w:val="24"/>
        </w:rPr>
      </w:pPr>
    </w:p>
    <w:p w14:paraId="665C026C" w14:textId="77777777" w:rsidR="00900FC4" w:rsidRDefault="00900FC4" w:rsidP="00900FC4">
      <w:pPr>
        <w:pStyle w:val="NoSpacing"/>
        <w:rPr>
          <w:rFonts w:cs="Times New Roman"/>
          <w:szCs w:val="24"/>
        </w:rPr>
      </w:pPr>
    </w:p>
    <w:p w14:paraId="72D5DEB8" w14:textId="77777777" w:rsidR="00900FC4" w:rsidRDefault="00900FC4" w:rsidP="0090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Simon Stone of Great Bromley(q.v.),</w:t>
      </w:r>
    </w:p>
    <w:p w14:paraId="11CE31DB" w14:textId="77777777" w:rsidR="00900FC4" w:rsidRDefault="00900FC4" w:rsidP="0090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as the administrator of John </w:t>
      </w:r>
      <w:proofErr w:type="spellStart"/>
      <w:r>
        <w:rPr>
          <w:rFonts w:cs="Times New Roman"/>
          <w:szCs w:val="24"/>
        </w:rPr>
        <w:t>Assheman</w:t>
      </w:r>
      <w:proofErr w:type="spellEnd"/>
      <w:r>
        <w:rPr>
          <w:rFonts w:cs="Times New Roman"/>
          <w:szCs w:val="24"/>
        </w:rPr>
        <w:t xml:space="preserve"> of Dedham, Essex(q.v.).</w:t>
      </w:r>
    </w:p>
    <w:p w14:paraId="2E5B5F86" w14:textId="77777777" w:rsidR="00900FC4" w:rsidRDefault="00900FC4" w:rsidP="0090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26C5DAB" w14:textId="77777777" w:rsidR="00900FC4" w:rsidRDefault="00900FC4" w:rsidP="00900FC4">
      <w:pPr>
        <w:pStyle w:val="NoSpacing"/>
        <w:rPr>
          <w:rFonts w:cs="Times New Roman"/>
          <w:szCs w:val="24"/>
        </w:rPr>
      </w:pPr>
    </w:p>
    <w:p w14:paraId="12520F43" w14:textId="77777777" w:rsidR="00900FC4" w:rsidRDefault="00900FC4" w:rsidP="00900FC4">
      <w:pPr>
        <w:pStyle w:val="NoSpacing"/>
        <w:rPr>
          <w:rFonts w:cs="Times New Roman"/>
          <w:szCs w:val="24"/>
        </w:rPr>
      </w:pPr>
    </w:p>
    <w:p w14:paraId="71204246" w14:textId="77777777" w:rsidR="00900FC4" w:rsidRDefault="00900FC4" w:rsidP="00900F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January 2023</w:t>
      </w:r>
    </w:p>
    <w:p w14:paraId="6059AA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3E79" w14:textId="77777777" w:rsidR="00900FC4" w:rsidRDefault="00900FC4" w:rsidP="009139A6">
      <w:r>
        <w:separator/>
      </w:r>
    </w:p>
  </w:endnote>
  <w:endnote w:type="continuationSeparator" w:id="0">
    <w:p w14:paraId="3D8A173A" w14:textId="77777777" w:rsidR="00900FC4" w:rsidRDefault="00900F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B6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5D4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DE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128A" w14:textId="77777777" w:rsidR="00900FC4" w:rsidRDefault="00900FC4" w:rsidP="009139A6">
      <w:r>
        <w:separator/>
      </w:r>
    </w:p>
  </w:footnote>
  <w:footnote w:type="continuationSeparator" w:id="0">
    <w:p w14:paraId="17E80077" w14:textId="77777777" w:rsidR="00900FC4" w:rsidRDefault="00900F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F3F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C7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EAC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FC4"/>
    <w:rsid w:val="000666E0"/>
    <w:rsid w:val="002510B7"/>
    <w:rsid w:val="005C130B"/>
    <w:rsid w:val="00826F5C"/>
    <w:rsid w:val="00900FC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F15A9"/>
  <w15:chartTrackingRefBased/>
  <w15:docId w15:val="{1349D5F9-91D0-43D0-8979-49F92F5C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0F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2023-02-23T22:40:00Z</dcterms:created>
  <dcterms:modified xsi:type="dcterms:W3CDTF">2023-02-23T22:41:00Z</dcterms:modified>
</cp:coreProperties>
</file>